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B58CF" w14:textId="77777777" w:rsidR="006C34F4" w:rsidRDefault="006C34F4" w:rsidP="006C34F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BYGOD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552AC188" w14:textId="77777777" w:rsidR="006C34F4" w:rsidRDefault="006C34F4" w:rsidP="006C34F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White Roding, Essex. Husbandman.</w:t>
      </w:r>
    </w:p>
    <w:p w14:paraId="644F716B" w14:textId="77777777" w:rsidR="006C34F4" w:rsidRDefault="006C34F4" w:rsidP="006C34F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6BF0F1B" w14:textId="77777777" w:rsidR="006C34F4" w:rsidRDefault="006C34F4" w:rsidP="006C34F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AB35499" w14:textId="77777777" w:rsidR="006C34F4" w:rsidRDefault="006C34F4" w:rsidP="006C34F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Maryon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Wyndrell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</w:t>
      </w:r>
    </w:p>
    <w:p w14:paraId="4CC170F6" w14:textId="77777777" w:rsidR="006C34F4" w:rsidRDefault="006C34F4" w:rsidP="006C34F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against him and five others.</w:t>
      </w:r>
    </w:p>
    <w:p w14:paraId="34175F1D" w14:textId="77777777" w:rsidR="006C34F4" w:rsidRDefault="006C34F4" w:rsidP="006C34F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12EA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FA8BBE4" w14:textId="77777777" w:rsidR="006C34F4" w:rsidRDefault="006C34F4" w:rsidP="006C34F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73D0A4D" w14:textId="77777777" w:rsidR="006C34F4" w:rsidRDefault="006C34F4" w:rsidP="006C34F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BC0D1D0" w14:textId="77777777" w:rsidR="006C34F4" w:rsidRDefault="006C34F4" w:rsidP="006C34F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July 2022</w:t>
      </w:r>
    </w:p>
    <w:p w14:paraId="705C8EB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C123D" w14:textId="77777777" w:rsidR="006C34F4" w:rsidRDefault="006C34F4" w:rsidP="009139A6">
      <w:r>
        <w:separator/>
      </w:r>
    </w:p>
  </w:endnote>
  <w:endnote w:type="continuationSeparator" w:id="0">
    <w:p w14:paraId="2501305D" w14:textId="77777777" w:rsidR="006C34F4" w:rsidRDefault="006C34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C7D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B587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5D8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B41AB" w14:textId="77777777" w:rsidR="006C34F4" w:rsidRDefault="006C34F4" w:rsidP="009139A6">
      <w:r>
        <w:separator/>
      </w:r>
    </w:p>
  </w:footnote>
  <w:footnote w:type="continuationSeparator" w:id="0">
    <w:p w14:paraId="689834CC" w14:textId="77777777" w:rsidR="006C34F4" w:rsidRDefault="006C34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031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4E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93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4F4"/>
    <w:rsid w:val="000666E0"/>
    <w:rsid w:val="002510B7"/>
    <w:rsid w:val="005C130B"/>
    <w:rsid w:val="006C34F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4B26D"/>
  <w15:chartTrackingRefBased/>
  <w15:docId w15:val="{A885282F-A01D-4DF1-A081-B092F81E7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C34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2022-07-29T11:54:00Z</dcterms:created>
  <dcterms:modified xsi:type="dcterms:W3CDTF">2022-07-29T11:56:00Z</dcterms:modified>
</cp:coreProperties>
</file>